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18A7E1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0D83858D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74272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561998D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FF7D2E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E290D1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339B463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1522ECD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30FB7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DC7511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2024.10.13</w:t>
            </w:r>
          </w:p>
        </w:tc>
        <w:tc>
          <w:tcPr>
            <w:tcW w:w="1249" w:type="dxa"/>
            <w:vAlign w:val="center"/>
          </w:tcPr>
          <w:p w14:paraId="0E320E3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237DF15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 w14:paraId="7C1A44C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492F0E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5F345F7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1A524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4" w:hRule="atLeast"/>
          <w:jc w:val="center"/>
        </w:trPr>
        <w:tc>
          <w:tcPr>
            <w:tcW w:w="8997" w:type="dxa"/>
            <w:gridSpan w:val="5"/>
            <w:vAlign w:val="center"/>
          </w:tcPr>
          <w:p w14:paraId="1A0CDB20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368290" cy="4026535"/>
                  <wp:effectExtent l="0" t="0" r="12065" b="3810"/>
                  <wp:docPr id="3" name="图片 3" descr="IMG_8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6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68290" cy="402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EDD54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51FD434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47035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1" w:hRule="atLeast"/>
          <w:jc w:val="center"/>
        </w:trPr>
        <w:tc>
          <w:tcPr>
            <w:tcW w:w="2921" w:type="dxa"/>
            <w:vAlign w:val="center"/>
          </w:tcPr>
          <w:p w14:paraId="5E286E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39BC26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EA23B3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DCA4DDB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F77B65E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62B8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9" w:hRule="atLeast"/>
          <w:jc w:val="center"/>
        </w:trPr>
        <w:tc>
          <w:tcPr>
            <w:tcW w:w="2921" w:type="dxa"/>
            <w:vAlign w:val="center"/>
          </w:tcPr>
          <w:p w14:paraId="29623194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10.21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2024.10.27</w:t>
            </w:r>
          </w:p>
        </w:tc>
        <w:tc>
          <w:tcPr>
            <w:tcW w:w="1249" w:type="dxa"/>
            <w:vAlign w:val="center"/>
          </w:tcPr>
          <w:p w14:paraId="3704C93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FB36023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消防知识</w:t>
            </w:r>
          </w:p>
        </w:tc>
        <w:tc>
          <w:tcPr>
            <w:tcW w:w="1227" w:type="dxa"/>
            <w:vAlign w:val="center"/>
          </w:tcPr>
          <w:p w14:paraId="36237EA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69D2B7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12E0FD9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01CF0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23" w:hRule="atLeast"/>
          <w:jc w:val="center"/>
        </w:trPr>
        <w:tc>
          <w:tcPr>
            <w:tcW w:w="8997" w:type="dxa"/>
            <w:gridSpan w:val="5"/>
            <w:vAlign w:val="center"/>
          </w:tcPr>
          <w:p w14:paraId="284A9EC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5280" cy="6087110"/>
                  <wp:effectExtent l="0" t="0" r="7620" b="8890"/>
                  <wp:docPr id="6" name="图片 6" descr="71913a86e354d133d7e9743c40361c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71913a86e354d133d7e9743c40361c0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17424" r="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5280" cy="608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4C2231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8657ED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FD9D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1DD3C4D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5963096"/>
    <w:rsid w:val="36A072AD"/>
    <w:rsid w:val="39CA08DF"/>
    <w:rsid w:val="3A01080C"/>
    <w:rsid w:val="3A0546FF"/>
    <w:rsid w:val="3A6232FD"/>
    <w:rsid w:val="3AF364D6"/>
    <w:rsid w:val="3AFB6A54"/>
    <w:rsid w:val="3BD86C58"/>
    <w:rsid w:val="3C3C71E7"/>
    <w:rsid w:val="3C557CAB"/>
    <w:rsid w:val="3DE75990"/>
    <w:rsid w:val="3EE5177F"/>
    <w:rsid w:val="3F6C7DE3"/>
    <w:rsid w:val="3F731C3D"/>
    <w:rsid w:val="3FB377C0"/>
    <w:rsid w:val="4030503A"/>
    <w:rsid w:val="403361F7"/>
    <w:rsid w:val="40BE7F63"/>
    <w:rsid w:val="422B6FDD"/>
    <w:rsid w:val="424503FA"/>
    <w:rsid w:val="426E79CE"/>
    <w:rsid w:val="426F3B88"/>
    <w:rsid w:val="4453331F"/>
    <w:rsid w:val="44DC01A5"/>
    <w:rsid w:val="45074680"/>
    <w:rsid w:val="455A06DD"/>
    <w:rsid w:val="45EC743F"/>
    <w:rsid w:val="46D77280"/>
    <w:rsid w:val="47F25148"/>
    <w:rsid w:val="47FB3B25"/>
    <w:rsid w:val="48CE0A98"/>
    <w:rsid w:val="49693930"/>
    <w:rsid w:val="499B4AAC"/>
    <w:rsid w:val="4A143551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E71802"/>
    <w:rsid w:val="52FF1142"/>
    <w:rsid w:val="53D8635F"/>
    <w:rsid w:val="53E23D82"/>
    <w:rsid w:val="540543F1"/>
    <w:rsid w:val="54B41688"/>
    <w:rsid w:val="552D6BB6"/>
    <w:rsid w:val="559E63C4"/>
    <w:rsid w:val="562C1C22"/>
    <w:rsid w:val="56F1693C"/>
    <w:rsid w:val="57B123DF"/>
    <w:rsid w:val="57B72841"/>
    <w:rsid w:val="59864081"/>
    <w:rsid w:val="5A84202D"/>
    <w:rsid w:val="5AA47FD9"/>
    <w:rsid w:val="5AA5593F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DBB5D65"/>
    <w:rsid w:val="5EF37781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731014"/>
    <w:rsid w:val="65CE22AC"/>
    <w:rsid w:val="67BB479E"/>
    <w:rsid w:val="68910C30"/>
    <w:rsid w:val="69B35665"/>
    <w:rsid w:val="69FB560B"/>
    <w:rsid w:val="6AAB0938"/>
    <w:rsid w:val="6AD61336"/>
    <w:rsid w:val="6B674BE4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0B74504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040C0B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131</Words>
  <Characters>164</Characters>
  <Lines>0</Lines>
  <Paragraphs>0</Paragraphs>
  <TotalTime>15</TotalTime>
  <ScaleCrop>false</ScaleCrop>
  <LinksUpToDate>false</LinksUpToDate>
  <CharactersWithSpaces>194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2024-11-06T06:42:31Z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09A07971D49D430EB94B767405B868E4</vt:lpwstr>
  </property>
</Properties>
</file>